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6B6E6" w14:textId="77777777" w:rsidR="00065E92" w:rsidRDefault="00065E92" w:rsidP="00065E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NAWETON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B73594A" w14:textId="77777777" w:rsidR="00065E92" w:rsidRDefault="00065E92" w:rsidP="00065E92">
      <w:pPr>
        <w:rPr>
          <w:rFonts w:ascii="Times New Roman" w:hAnsi="Times New Roman" w:cs="Times New Roman"/>
        </w:rPr>
      </w:pPr>
    </w:p>
    <w:p w14:paraId="53354D83" w14:textId="77777777" w:rsidR="00065E92" w:rsidRDefault="00065E92" w:rsidP="00065E92">
      <w:pPr>
        <w:rPr>
          <w:rFonts w:ascii="Times New Roman" w:hAnsi="Times New Roman" w:cs="Times New Roman"/>
        </w:rPr>
      </w:pPr>
    </w:p>
    <w:p w14:paraId="3EEB8E6E" w14:textId="77777777" w:rsidR="00065E92" w:rsidRDefault="00065E92" w:rsidP="00065E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Richard </w:t>
      </w:r>
      <w:proofErr w:type="spellStart"/>
      <w:r>
        <w:rPr>
          <w:rFonts w:ascii="Times New Roman" w:hAnsi="Times New Roman" w:cs="Times New Roman"/>
        </w:rPr>
        <w:t>Naweton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Alderwasley</w:t>
      </w:r>
      <w:proofErr w:type="spellEnd"/>
      <w:r>
        <w:rPr>
          <w:rFonts w:ascii="Times New Roman" w:hAnsi="Times New Roman" w:cs="Times New Roman"/>
        </w:rPr>
        <w:t>,</w:t>
      </w:r>
    </w:p>
    <w:p w14:paraId="6DC3E4C1" w14:textId="77777777" w:rsidR="00065E92" w:rsidRDefault="00065E92" w:rsidP="00065E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Derbyshire(q.v.).</w:t>
      </w:r>
    </w:p>
    <w:p w14:paraId="0F2BB54E" w14:textId="77777777" w:rsidR="00065E92" w:rsidRDefault="00065E92" w:rsidP="00065E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1AD7281C" w14:textId="77777777" w:rsidR="00065E92" w:rsidRDefault="00065E92" w:rsidP="00065E92">
      <w:pPr>
        <w:rPr>
          <w:rFonts w:ascii="Times New Roman" w:hAnsi="Times New Roman" w:cs="Times New Roman"/>
        </w:rPr>
      </w:pPr>
    </w:p>
    <w:p w14:paraId="4B2A8B8B" w14:textId="77777777" w:rsidR="00065E92" w:rsidRDefault="00065E92" w:rsidP="00065E92">
      <w:pPr>
        <w:rPr>
          <w:rFonts w:ascii="Times New Roman" w:hAnsi="Times New Roman" w:cs="Times New Roman"/>
        </w:rPr>
      </w:pPr>
    </w:p>
    <w:p w14:paraId="3A383760" w14:textId="77777777" w:rsidR="00065E92" w:rsidRDefault="00065E92" w:rsidP="00065E9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 July 1484</w:t>
      </w:r>
    </w:p>
    <w:p w14:paraId="483945E0" w14:textId="77777777" w:rsidR="006B2F86" w:rsidRPr="00E71FC3" w:rsidRDefault="00065E9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A8CC89" w14:textId="77777777" w:rsidR="00065E92" w:rsidRDefault="00065E92" w:rsidP="00E71FC3">
      <w:r>
        <w:separator/>
      </w:r>
    </w:p>
  </w:endnote>
  <w:endnote w:type="continuationSeparator" w:id="0">
    <w:p w14:paraId="25192C79" w14:textId="77777777" w:rsidR="00065E92" w:rsidRDefault="00065E9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496F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3A7BC3" w14:textId="77777777" w:rsidR="00065E92" w:rsidRDefault="00065E92" w:rsidP="00E71FC3">
      <w:r>
        <w:separator/>
      </w:r>
    </w:p>
  </w:footnote>
  <w:footnote w:type="continuationSeparator" w:id="0">
    <w:p w14:paraId="73D733B6" w14:textId="77777777" w:rsidR="00065E92" w:rsidRDefault="00065E9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E92"/>
    <w:rsid w:val="00065E9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222D3B"/>
  <w15:chartTrackingRefBased/>
  <w15:docId w15:val="{184905A3-304B-4E81-8174-CED1BE725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65E9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170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2018-07-30T19:58:00Z</dcterms:created>
  <dcterms:modified xsi:type="dcterms:W3CDTF">2018-07-30T19:59:00Z</dcterms:modified>
</cp:coreProperties>
</file>